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AA13C9" w:rsidTr="007319D1">
        <w:trPr>
          <w:trHeight w:val="9072"/>
          <w:jc w:val="center"/>
        </w:trPr>
        <w:tc>
          <w:tcPr>
            <w:tcW w:w="9921" w:type="dxa"/>
            <w:tcBorders>
              <w:top w:val="nil"/>
              <w:left w:val="nil"/>
              <w:bottom w:val="nil"/>
              <w:right w:val="nil"/>
            </w:tcBorders>
            <w:shd w:val="clear" w:color="auto" w:fill="auto"/>
            <w:vAlign w:val="center"/>
          </w:tcPr>
          <w:p w:rsidR="00522D18" w:rsidRPr="006D7102" w:rsidRDefault="00F14A25" w:rsidP="00A33272">
            <w:pPr>
              <w:pStyle w:val="aff0"/>
              <w:spacing w:before="720"/>
              <w:rPr>
                <w:sz w:val="36"/>
                <w:szCs w:val="40"/>
              </w:rPr>
            </w:pPr>
            <w:r>
              <w:rPr>
                <w:sz w:val="36"/>
                <w:szCs w:val="40"/>
              </w:rPr>
              <w:t xml:space="preserve">ОБУСТРОЙСТВО ТЫМПУЧИКАНСКОГО </w:t>
            </w:r>
            <w:r>
              <w:rPr>
                <w:sz w:val="36"/>
                <w:szCs w:val="40"/>
              </w:rPr>
              <w:br/>
              <w:t xml:space="preserve">НЕФТЕГАЗОКОНДЕНСАТНОГО МЕСТОРОЖДЕНИЯ. </w:t>
            </w:r>
            <w:r>
              <w:rPr>
                <w:sz w:val="36"/>
                <w:szCs w:val="40"/>
              </w:rPr>
              <w:br/>
              <w:t>КУСТ СКВАЖИН № 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AA13C9">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F95FD3" w:rsidRDefault="00F77860" w:rsidP="00584F91">
            <w:pPr>
              <w:pStyle w:val="aff3"/>
              <w:ind w:left="142" w:right="153"/>
            </w:pPr>
            <w:r>
              <w:t>Раздел 2</w:t>
            </w:r>
            <w:r w:rsidR="0069072D" w:rsidRPr="0069072D">
              <w:t xml:space="preserve">. </w:t>
            </w:r>
            <w:r w:rsidR="005F6610">
              <w:t>Схема планировочной организации земельного участка</w:t>
            </w:r>
            <w:r w:rsidR="00584F91">
              <w:t xml:space="preserve">                                                   Часть 1. Схема планировочной организации земельного участка</w:t>
            </w:r>
          </w:p>
          <w:p w:rsidR="00522D18" w:rsidRPr="00F95FD3" w:rsidRDefault="00522D18" w:rsidP="00573970">
            <w:pPr>
              <w:pStyle w:val="aff9"/>
              <w:rPr>
                <w:szCs w:val="2"/>
              </w:rPr>
            </w:pPr>
          </w:p>
          <w:p w:rsidR="00522D18" w:rsidRPr="00F95FD3" w:rsidRDefault="00B67232" w:rsidP="00573970">
            <w:pPr>
              <w:pStyle w:val="aff4"/>
              <w:rPr>
                <w:sz w:val="32"/>
              </w:rPr>
            </w:pPr>
            <w:r w:rsidRPr="00F95FD3">
              <w:rPr>
                <w:sz w:val="32"/>
              </w:rPr>
              <w:t xml:space="preserve"> </w:t>
            </w: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AA13C9">
              <w:rPr>
                <w:rFonts w:ascii="Arial" w:hAnsi="Arial" w:cs="Arial"/>
                <w:b/>
                <w:sz w:val="32"/>
              </w:rPr>
              <w:t>ЧОНФ.ГАЗ-КГС.107-П-ПЗУ.01.00</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fldSimple w:instr=" DOCPROPERTY  Том  \* MERGEFORMAT ">
              <w:r w:rsidR="00AA13C9">
                <w:t>2.1</w:t>
              </w:r>
            </w:fldSimple>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headerReference w:type="even" r:id="rId8"/>
          <w:headerReference w:type="default" r:id="rId9"/>
          <w:footerReference w:type="even" r:id="rId10"/>
          <w:footerReference w:type="default" r:id="rId11"/>
          <w:headerReference w:type="first" r:id="rId12"/>
          <w:footerReference w:type="first" r:id="rId13"/>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AA13C9" w:rsidTr="007319D1">
        <w:trPr>
          <w:trHeight w:val="8400"/>
          <w:jc w:val="center"/>
        </w:trPr>
        <w:tc>
          <w:tcPr>
            <w:tcW w:w="9921" w:type="dxa"/>
            <w:shd w:val="clear" w:color="auto" w:fill="auto"/>
            <w:vAlign w:val="center"/>
          </w:tcPr>
          <w:p w:rsidR="00522D18" w:rsidRPr="006D7102" w:rsidRDefault="00522D18" w:rsidP="00527C0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F14A25">
              <w:rPr>
                <w:rFonts w:ascii="Arial" w:hAnsi="Arial" w:cs="Arial"/>
                <w:b/>
                <w:noProof/>
                <w:sz w:val="36"/>
                <w:szCs w:val="40"/>
              </w:rPr>
              <w:t xml:space="preserve">ОБУСТРОЙСТВО ТЫМПУЧИКАНСКОГО </w:t>
            </w:r>
            <w:r w:rsidR="00F14A25">
              <w:rPr>
                <w:rFonts w:ascii="Arial" w:hAnsi="Arial" w:cs="Arial"/>
                <w:b/>
                <w:noProof/>
                <w:sz w:val="36"/>
                <w:szCs w:val="40"/>
              </w:rPr>
              <w:br/>
              <w:t xml:space="preserve">НЕФТЕГАЗОКОНДЕНСАТНОГО МЕСТОРОЖДЕНИЯ. </w:t>
            </w:r>
            <w:r w:rsidR="00F14A25">
              <w:rPr>
                <w:rFonts w:ascii="Arial" w:hAnsi="Arial" w:cs="Arial"/>
                <w:b/>
                <w:noProof/>
                <w:sz w:val="36"/>
                <w:szCs w:val="40"/>
              </w:rPr>
              <w:br/>
              <w:t>КУСТ СКВАЖИН № 107</w:t>
            </w:r>
            <w:r w:rsidRPr="006D7102">
              <w:rPr>
                <w:rFonts w:ascii="Arial" w:hAnsi="Arial" w:cs="Arial"/>
                <w:b/>
                <w:sz w:val="36"/>
                <w:szCs w:val="40"/>
              </w:rPr>
              <w:fldChar w:fldCharType="end"/>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AA13C9">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AA13C9">
              <w:rPr>
                <w:rFonts w:ascii="Arial" w:hAnsi="Arial" w:cs="Arial"/>
                <w:b/>
                <w:noProof/>
                <w:sz w:val="36"/>
                <w:szCs w:val="36"/>
              </w:rPr>
              <w:t>Раздел 2. Схема планировочной организации земельного участка                                                   Часть 1. Схема планировочной организации земельного участка</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end"/>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AA13C9">
              <w:rPr>
                <w:rFonts w:ascii="Arial" w:hAnsi="Arial" w:cs="Arial"/>
                <w:b/>
                <w:sz w:val="32"/>
              </w:rPr>
              <w:t>ЧОНФ.ГАЗ-КГС.107-П-ПЗУ.01.00</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AA13C9" w:rsidRPr="00AA13C9">
              <w:rPr>
                <w:rFonts w:ascii="Arial" w:hAnsi="Arial"/>
                <w:b/>
                <w:bCs/>
                <w:noProof/>
                <w:sz w:val="32"/>
                <w:szCs w:val="32"/>
                <w:lang w:val="ru-RU"/>
              </w:rPr>
              <w:t>Том 2.1</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98368A"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AA13C9" w:rsidTr="00163617">
        <w:trPr>
          <w:trHeight w:val="8400"/>
          <w:jc w:val="center"/>
        </w:trPr>
        <w:tc>
          <w:tcPr>
            <w:tcW w:w="9921" w:type="dxa"/>
            <w:shd w:val="clear" w:color="auto" w:fill="auto"/>
            <w:vAlign w:val="center"/>
          </w:tcPr>
          <w:p w:rsidR="00D1570A" w:rsidRPr="006D7102" w:rsidRDefault="00D1570A" w:rsidP="0016361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F14A25">
              <w:rPr>
                <w:rFonts w:ascii="Arial" w:hAnsi="Arial" w:cs="Arial"/>
                <w:b/>
                <w:noProof/>
                <w:sz w:val="36"/>
                <w:szCs w:val="40"/>
              </w:rPr>
              <w:t xml:space="preserve">ОБУСТРОЙСТВО ТЫМПУЧИКАНСКОГО </w:t>
            </w:r>
            <w:r w:rsidR="00F14A25">
              <w:rPr>
                <w:rFonts w:ascii="Arial" w:hAnsi="Arial" w:cs="Arial"/>
                <w:b/>
                <w:noProof/>
                <w:sz w:val="36"/>
                <w:szCs w:val="40"/>
              </w:rPr>
              <w:br/>
              <w:t xml:space="preserve">НЕФТЕГАЗОКОНДЕНСАТНОГО МЕСТОРОЖДЕНИЯ. </w:t>
            </w:r>
            <w:r w:rsidR="00F14A25">
              <w:rPr>
                <w:rFonts w:ascii="Arial" w:hAnsi="Arial" w:cs="Arial"/>
                <w:b/>
                <w:noProof/>
                <w:sz w:val="36"/>
                <w:szCs w:val="40"/>
              </w:rPr>
              <w:br/>
              <w:t>КУСТ СКВАЖИН № 107</w:t>
            </w:r>
            <w:r w:rsidRPr="006D7102">
              <w:rPr>
                <w:rFonts w:ascii="Arial" w:hAnsi="Arial" w:cs="Arial"/>
                <w:b/>
                <w:sz w:val="36"/>
                <w:szCs w:val="40"/>
              </w:rPr>
              <w:fldChar w:fldCharType="end"/>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AA13C9">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AA13C9">
              <w:rPr>
                <w:rFonts w:ascii="Arial" w:hAnsi="Arial" w:cs="Arial"/>
                <w:b/>
                <w:noProof/>
                <w:sz w:val="36"/>
                <w:szCs w:val="36"/>
              </w:rPr>
              <w:t>Раздел 2. Схема планировочной организации земельного участка                                                   Часть 1. Схема планировочной организации земельного участка</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end"/>
            </w: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AA13C9">
              <w:rPr>
                <w:rFonts w:ascii="Arial" w:hAnsi="Arial" w:cs="Arial"/>
                <w:b/>
                <w:sz w:val="32"/>
              </w:rPr>
              <w:t>ЧОНФ.ГАЗ-КГС.107-П-ПЗУ.01.00</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AA13C9" w:rsidRPr="00AA13C9">
              <w:rPr>
                <w:rFonts w:ascii="Arial" w:hAnsi="Arial"/>
                <w:b/>
                <w:bCs/>
                <w:noProof/>
                <w:sz w:val="32"/>
                <w:szCs w:val="32"/>
                <w:lang w:val="ru-RU"/>
              </w:rPr>
              <w:t>Том 2.1</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98368A"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5"/>
          <w:footerReference w:type="even" r:id="rId16"/>
          <w:footerReference w:type="default" r:id="rId17"/>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EC567F"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DF1DE3" w:rsidRDefault="00EC567F" w:rsidP="002F27A0">
            <w:pPr>
              <w:pStyle w:val="afd"/>
              <w:rPr>
                <w:b w:val="0"/>
              </w:rPr>
            </w:pPr>
            <w:r w:rsidRPr="00DF1DE3">
              <w:rPr>
                <w:b w:val="0"/>
              </w:rPr>
              <w:fldChar w:fldCharType="begin"/>
            </w:r>
            <w:r w:rsidRPr="00DF1DE3">
              <w:rPr>
                <w:b w:val="0"/>
              </w:rPr>
              <w:instrText xml:space="preserve"> DOCPROPERTY  Обозначение  \* MERGEFORMAT </w:instrText>
            </w:r>
            <w:r w:rsidRPr="00DF1DE3">
              <w:rPr>
                <w:b w:val="0"/>
              </w:rPr>
              <w:fldChar w:fldCharType="separate"/>
            </w:r>
            <w:r w:rsidR="00AA13C9">
              <w:rPr>
                <w:b w:val="0"/>
              </w:rPr>
              <w:t>ЧОНФ.ГАЗ-КГС.107-П-ПЗУ.01.00</w:t>
            </w:r>
            <w:r w:rsidRPr="00DF1DE3">
              <w:rPr>
                <w:b w:val="0"/>
              </w:rPr>
              <w:fldChar w:fldCharType="end"/>
            </w:r>
            <w:r>
              <w:rPr>
                <w:b w:val="0"/>
              </w:rPr>
              <w:t>-</w:t>
            </w:r>
            <w:r w:rsidRPr="00DF1DE3">
              <w:rPr>
                <w:b w:val="0"/>
              </w:rPr>
              <w:t>С</w:t>
            </w:r>
            <w:r w:rsidR="00DF0B58">
              <w:rPr>
                <w:b w:val="0"/>
              </w:rPr>
              <w:t>-001</w:t>
            </w:r>
          </w:p>
        </w:tc>
        <w:tc>
          <w:tcPr>
            <w:tcW w:w="5223" w:type="dxa"/>
            <w:tcBorders>
              <w:top w:val="single" w:sz="8" w:space="0" w:color="auto"/>
              <w:left w:val="single" w:sz="8" w:space="0" w:color="auto"/>
              <w:right w:val="single" w:sz="8" w:space="0" w:color="auto"/>
            </w:tcBorders>
            <w:vAlign w:val="center"/>
          </w:tcPr>
          <w:p w:rsidR="00EC567F" w:rsidRDefault="00EC567F" w:rsidP="002F27A0">
            <w:pPr>
              <w:pStyle w:val="aff7"/>
            </w:pPr>
            <w:r w:rsidRPr="004147D9">
              <w:fldChar w:fldCharType="begin"/>
            </w:r>
            <w:r w:rsidRPr="004147D9">
              <w:instrText xml:space="preserve"> DOCPROPERTY  "Наименование_документа"</w:instrText>
            </w:r>
            <w:r w:rsidRPr="004147D9">
              <w:fldChar w:fldCharType="separate"/>
            </w:r>
            <w:r w:rsidR="00AA13C9">
              <w:t>Содержание тома</w:t>
            </w:r>
            <w:r w:rsidRPr="004147D9">
              <w:fldChar w:fldCharType="end"/>
            </w:r>
            <w:r w:rsidRPr="004147D9">
              <w:t xml:space="preserve"> </w:t>
            </w:r>
            <w:r w:rsidRPr="009D7B23">
              <w:fldChar w:fldCharType="begin"/>
            </w:r>
            <w:r w:rsidRPr="009D7B23">
              <w:instrText xml:space="preserve"> DOCPROPERTY  </w:instrText>
            </w:r>
            <w:r>
              <w:instrText>Том</w:instrText>
            </w:r>
            <w:r w:rsidRPr="009D7B23">
              <w:instrText xml:space="preserve">  \* MERGEFORMAT </w:instrText>
            </w:r>
            <w:r w:rsidRPr="009D7B23">
              <w:fldChar w:fldCharType="separate"/>
            </w:r>
            <w:r w:rsidR="00AA13C9">
              <w:t>2.1</w:t>
            </w:r>
            <w:r w:rsidRPr="009D7B23">
              <w:fldChar w:fldCharType="end"/>
            </w:r>
          </w:p>
        </w:tc>
        <w:tc>
          <w:tcPr>
            <w:tcW w:w="1732" w:type="dxa"/>
            <w:tcBorders>
              <w:top w:val="single" w:sz="8" w:space="0" w:color="auto"/>
              <w:left w:val="single" w:sz="8" w:space="0" w:color="auto"/>
              <w:right w:val="single" w:sz="8" w:space="0" w:color="auto"/>
            </w:tcBorders>
            <w:vAlign w:val="center"/>
          </w:tcPr>
          <w:p w:rsidR="00EC567F" w:rsidRDefault="00EC567F" w:rsidP="0054443A">
            <w:pPr>
              <w:jc w:val="center"/>
              <w:rPr>
                <w:szCs w:val="24"/>
              </w:rPr>
            </w:pPr>
          </w:p>
        </w:tc>
      </w:tr>
      <w:tr w:rsidR="00EC567F" w:rsidRPr="00584F91" w:rsidTr="00883519">
        <w:trPr>
          <w:trHeight w:val="454"/>
          <w:jc w:val="center"/>
        </w:trPr>
        <w:tc>
          <w:tcPr>
            <w:tcW w:w="3392" w:type="dxa"/>
            <w:tcBorders>
              <w:left w:val="single" w:sz="12" w:space="0" w:color="auto"/>
              <w:right w:val="single" w:sz="8" w:space="0" w:color="auto"/>
            </w:tcBorders>
            <w:vAlign w:val="center"/>
          </w:tcPr>
          <w:p w:rsidR="00EC567F" w:rsidRPr="00AA13C9" w:rsidRDefault="001C0C1D" w:rsidP="001124D3">
            <w:pPr>
              <w:rPr>
                <w:szCs w:val="24"/>
              </w:rPr>
            </w:pPr>
            <w:fldSimple w:instr=" DOCPROPERTY  Обозначение  \* MERGEFORMAT ">
              <w:r w:rsidR="00AA13C9" w:rsidRPr="00AA13C9">
                <w:t>ЧОНФ.ГАЗ-КГС.107-П-ПЗУ.01.00</w:t>
              </w:r>
            </w:fldSimple>
            <w:r w:rsidR="00584F91" w:rsidRPr="00AA13C9">
              <w:rPr>
                <w:szCs w:val="24"/>
              </w:rPr>
              <w:t>-</w:t>
            </w:r>
            <w:r w:rsidR="001124D3" w:rsidRPr="00AA13C9">
              <w:rPr>
                <w:szCs w:val="24"/>
                <w:lang w:val="ru-RU"/>
              </w:rPr>
              <w:t>ТЧ</w:t>
            </w:r>
            <w:r w:rsidR="00AA13C9" w:rsidRPr="00AA13C9">
              <w:rPr>
                <w:szCs w:val="24"/>
              </w:rPr>
              <w:t>-001</w:t>
            </w:r>
          </w:p>
        </w:tc>
        <w:tc>
          <w:tcPr>
            <w:tcW w:w="5223" w:type="dxa"/>
            <w:tcBorders>
              <w:left w:val="single" w:sz="8" w:space="0" w:color="auto"/>
              <w:right w:val="single" w:sz="8" w:space="0" w:color="auto"/>
            </w:tcBorders>
            <w:vAlign w:val="center"/>
          </w:tcPr>
          <w:p w:rsidR="00584F91" w:rsidRDefault="00584F91" w:rsidP="00584F91">
            <w:pPr>
              <w:pStyle w:val="aff7"/>
            </w:pPr>
            <w:r>
              <w:t>Часть 1. Схема планировочной организации земельного участка</w:t>
            </w:r>
          </w:p>
          <w:p w:rsidR="00EC567F" w:rsidRPr="00D86FE3" w:rsidRDefault="001124D3" w:rsidP="00584F91">
            <w:pPr>
              <w:pStyle w:val="aff7"/>
            </w:pPr>
            <w:r>
              <w:t>Текстовая часть</w:t>
            </w:r>
          </w:p>
        </w:tc>
        <w:tc>
          <w:tcPr>
            <w:tcW w:w="1732" w:type="dxa"/>
            <w:tcBorders>
              <w:left w:val="single" w:sz="8" w:space="0" w:color="auto"/>
              <w:right w:val="single" w:sz="8" w:space="0" w:color="auto"/>
            </w:tcBorders>
            <w:vAlign w:val="center"/>
          </w:tcPr>
          <w:p w:rsidR="00EC567F" w:rsidRPr="001D580E" w:rsidRDefault="00EC567F" w:rsidP="0054443A">
            <w:pPr>
              <w:jc w:val="center"/>
              <w:rPr>
                <w:szCs w:val="24"/>
                <w:lang w:val="ru-RU"/>
              </w:rPr>
            </w:pPr>
          </w:p>
        </w:tc>
      </w:tr>
      <w:tr w:rsidR="00EC567F" w:rsidRPr="00584F91" w:rsidTr="00883519">
        <w:trPr>
          <w:trHeight w:val="454"/>
          <w:jc w:val="center"/>
        </w:trPr>
        <w:tc>
          <w:tcPr>
            <w:tcW w:w="3392" w:type="dxa"/>
            <w:tcBorders>
              <w:left w:val="single" w:sz="12" w:space="0" w:color="auto"/>
              <w:right w:val="single" w:sz="8" w:space="0" w:color="auto"/>
            </w:tcBorders>
            <w:vAlign w:val="center"/>
          </w:tcPr>
          <w:p w:rsidR="00EC567F" w:rsidRPr="001C0C1D" w:rsidRDefault="001C0C1D" w:rsidP="007C51AB">
            <w:pPr>
              <w:rPr>
                <w:szCs w:val="24"/>
              </w:rPr>
            </w:pPr>
            <w:r>
              <w:fldChar w:fldCharType="begin"/>
            </w:r>
            <w:r w:rsidRPr="001C0C1D">
              <w:instrText xml:space="preserve"> </w:instrText>
            </w:r>
            <w:r>
              <w:instrText>DOCPROPERTY</w:instrText>
            </w:r>
            <w:r w:rsidRPr="001C0C1D">
              <w:instrText xml:space="preserve">  </w:instrText>
            </w:r>
            <w:r w:rsidRPr="001C0C1D">
              <w:rPr>
                <w:lang w:val="ru-RU"/>
              </w:rPr>
              <w:instrText>Обозначение</w:instrText>
            </w:r>
            <w:r w:rsidRPr="001C0C1D">
              <w:instrText xml:space="preserve">  \* </w:instrText>
            </w:r>
            <w:r>
              <w:instrText>MERGEFORMAT</w:instrText>
            </w:r>
            <w:r w:rsidRPr="001C0C1D">
              <w:instrText xml:space="preserve"> </w:instrText>
            </w:r>
            <w:r>
              <w:fldChar w:fldCharType="separate"/>
            </w:r>
            <w:r w:rsidR="00AA13C9" w:rsidRPr="001C0C1D">
              <w:rPr>
                <w:lang w:val="ru-RU"/>
              </w:rPr>
              <w:t>ЧОНФ</w:t>
            </w:r>
            <w:r w:rsidR="00AA13C9" w:rsidRPr="001C0C1D">
              <w:t>.</w:t>
            </w:r>
            <w:r w:rsidR="00AA13C9" w:rsidRPr="001C0C1D">
              <w:rPr>
                <w:lang w:val="ru-RU"/>
              </w:rPr>
              <w:t>ГАЗ</w:t>
            </w:r>
            <w:r w:rsidR="00AA13C9" w:rsidRPr="001C0C1D">
              <w:t>-</w:t>
            </w:r>
            <w:r w:rsidR="00AA13C9" w:rsidRPr="001C0C1D">
              <w:rPr>
                <w:lang w:val="ru-RU"/>
              </w:rPr>
              <w:t>КГС</w:t>
            </w:r>
            <w:r w:rsidR="00AA13C9" w:rsidRPr="001C0C1D">
              <w:t>.107-</w:t>
            </w:r>
            <w:r w:rsidR="00AA13C9" w:rsidRPr="001C0C1D">
              <w:rPr>
                <w:lang w:val="ru-RU"/>
              </w:rPr>
              <w:t>П</w:t>
            </w:r>
            <w:r w:rsidR="00AA13C9" w:rsidRPr="001C0C1D">
              <w:t>-</w:t>
            </w:r>
            <w:r w:rsidR="00AA13C9" w:rsidRPr="001C0C1D">
              <w:rPr>
                <w:lang w:val="ru-RU"/>
              </w:rPr>
              <w:t>ПЗУ</w:t>
            </w:r>
            <w:r w:rsidR="00AA13C9" w:rsidRPr="001C0C1D">
              <w:t>.01.00</w:t>
            </w:r>
            <w:r>
              <w:fldChar w:fldCharType="end"/>
            </w:r>
            <w:r w:rsidR="0098368A" w:rsidRPr="0098368A">
              <w:rPr>
                <w:szCs w:val="24"/>
              </w:rPr>
              <w:t>-</w:t>
            </w:r>
            <w:r w:rsidR="0098368A">
              <w:rPr>
                <w:szCs w:val="24"/>
                <w:lang w:val="ru-RU"/>
              </w:rPr>
              <w:t>Г</w:t>
            </w:r>
            <w:r w:rsidR="0098368A" w:rsidRPr="00AA13C9">
              <w:rPr>
                <w:szCs w:val="24"/>
                <w:lang w:val="ru-RU"/>
              </w:rPr>
              <w:t>Ч</w:t>
            </w:r>
            <w:r w:rsidR="0098368A" w:rsidRPr="00AA13C9">
              <w:rPr>
                <w:szCs w:val="24"/>
              </w:rPr>
              <w:t>-001</w:t>
            </w:r>
          </w:p>
        </w:tc>
        <w:tc>
          <w:tcPr>
            <w:tcW w:w="5223" w:type="dxa"/>
            <w:tcBorders>
              <w:left w:val="single" w:sz="8" w:space="0" w:color="auto"/>
              <w:right w:val="single" w:sz="8" w:space="0" w:color="auto"/>
            </w:tcBorders>
            <w:vAlign w:val="center"/>
          </w:tcPr>
          <w:p w:rsidR="00EC567F" w:rsidRDefault="001124D3" w:rsidP="002F27A0">
            <w:pPr>
              <w:pStyle w:val="aff7"/>
            </w:pPr>
            <w:r>
              <w:t>Ситуационный план</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1124D3" w:rsidRPr="0098368A" w:rsidTr="00492F5D">
        <w:trPr>
          <w:trHeight w:val="454"/>
          <w:jc w:val="center"/>
        </w:trPr>
        <w:tc>
          <w:tcPr>
            <w:tcW w:w="3392" w:type="dxa"/>
            <w:tcBorders>
              <w:left w:val="single" w:sz="12" w:space="0" w:color="auto"/>
              <w:right w:val="single" w:sz="8" w:space="0" w:color="auto"/>
            </w:tcBorders>
          </w:tcPr>
          <w:p w:rsidR="001124D3" w:rsidRPr="0098368A" w:rsidRDefault="001C0C1D" w:rsidP="001124D3">
            <w:r>
              <w:fldChar w:fldCharType="begin"/>
            </w:r>
            <w:r w:rsidRPr="001C0C1D">
              <w:instrText xml:space="preserve"> </w:instrText>
            </w:r>
            <w:r>
              <w:instrText>DOCPROPERTY</w:instrText>
            </w:r>
            <w:r w:rsidRPr="001C0C1D">
              <w:instrText xml:space="preserve">  </w:instrText>
            </w:r>
            <w:r w:rsidRPr="001C0C1D">
              <w:rPr>
                <w:lang w:val="ru-RU"/>
              </w:rPr>
              <w:instrText>Обозначение</w:instrText>
            </w:r>
            <w:r w:rsidRPr="001C0C1D">
              <w:instrText xml:space="preserve">  \* </w:instrText>
            </w:r>
            <w:r>
              <w:instrText>MERGEFORMAT</w:instrText>
            </w:r>
            <w:r w:rsidRPr="001C0C1D">
              <w:instrText xml:space="preserve"> </w:instrText>
            </w:r>
            <w:r>
              <w:fldChar w:fldCharType="separate"/>
            </w:r>
            <w:r w:rsidR="00AA13C9" w:rsidRPr="001C0C1D">
              <w:rPr>
                <w:lang w:val="ru-RU"/>
              </w:rPr>
              <w:t>ЧОНФ</w:t>
            </w:r>
            <w:r w:rsidR="00AA13C9" w:rsidRPr="001C0C1D">
              <w:t>.</w:t>
            </w:r>
            <w:r w:rsidR="00AA13C9" w:rsidRPr="001C0C1D">
              <w:rPr>
                <w:lang w:val="ru-RU"/>
              </w:rPr>
              <w:t>ГАЗ</w:t>
            </w:r>
            <w:r w:rsidR="00AA13C9" w:rsidRPr="001C0C1D">
              <w:t>-</w:t>
            </w:r>
            <w:r w:rsidR="00AA13C9" w:rsidRPr="001C0C1D">
              <w:rPr>
                <w:lang w:val="ru-RU"/>
              </w:rPr>
              <w:t>КГС</w:t>
            </w:r>
            <w:r w:rsidR="00AA13C9" w:rsidRPr="001C0C1D">
              <w:t>.107-</w:t>
            </w:r>
            <w:r w:rsidR="00AA13C9" w:rsidRPr="001C0C1D">
              <w:rPr>
                <w:lang w:val="ru-RU"/>
              </w:rPr>
              <w:t>П</w:t>
            </w:r>
            <w:r w:rsidR="00AA13C9" w:rsidRPr="001C0C1D">
              <w:t>-</w:t>
            </w:r>
            <w:r w:rsidR="00AA13C9" w:rsidRPr="001C0C1D">
              <w:rPr>
                <w:lang w:val="ru-RU"/>
              </w:rPr>
              <w:t>ПЗУ</w:t>
            </w:r>
            <w:r w:rsidR="00AA13C9" w:rsidRPr="001C0C1D">
              <w:t>.01.00</w:t>
            </w:r>
            <w:r>
              <w:fldChar w:fldCharType="end"/>
            </w:r>
            <w:r w:rsidR="0098368A" w:rsidRPr="0098368A">
              <w:rPr>
                <w:szCs w:val="24"/>
              </w:rPr>
              <w:t>-</w:t>
            </w:r>
            <w:r w:rsidR="0098368A">
              <w:rPr>
                <w:szCs w:val="24"/>
                <w:lang w:val="ru-RU"/>
              </w:rPr>
              <w:t>Г</w:t>
            </w:r>
            <w:r w:rsidR="0098368A" w:rsidRPr="00AA13C9">
              <w:rPr>
                <w:szCs w:val="24"/>
                <w:lang w:val="ru-RU"/>
              </w:rPr>
              <w:t>Ч</w:t>
            </w:r>
            <w:r w:rsidR="0098368A" w:rsidRPr="00AA13C9">
              <w:rPr>
                <w:szCs w:val="24"/>
              </w:rPr>
              <w:t>-00</w:t>
            </w:r>
            <w:r w:rsidR="0098368A" w:rsidRPr="0098368A">
              <w:rPr>
                <w:szCs w:val="24"/>
              </w:rPr>
              <w:t>2</w:t>
            </w:r>
          </w:p>
        </w:tc>
        <w:tc>
          <w:tcPr>
            <w:tcW w:w="5223" w:type="dxa"/>
            <w:tcBorders>
              <w:left w:val="single" w:sz="8" w:space="0" w:color="auto"/>
              <w:right w:val="single" w:sz="8" w:space="0" w:color="auto"/>
            </w:tcBorders>
            <w:vAlign w:val="center"/>
          </w:tcPr>
          <w:p w:rsidR="001124D3" w:rsidRDefault="001124D3" w:rsidP="001124D3">
            <w:pPr>
              <w:autoSpaceDE w:val="0"/>
              <w:autoSpaceDN w:val="0"/>
              <w:adjustRightInd w:val="0"/>
              <w:rPr>
                <w:szCs w:val="24"/>
                <w:lang w:val="ru-RU"/>
              </w:rPr>
            </w:pPr>
            <w:r>
              <w:rPr>
                <w:szCs w:val="24"/>
                <w:lang w:val="ru-RU"/>
              </w:rPr>
              <w:t>Схема планировочной организации земельного</w:t>
            </w:r>
          </w:p>
          <w:p w:rsidR="001124D3" w:rsidRDefault="001124D3" w:rsidP="001124D3">
            <w:pPr>
              <w:pStyle w:val="aff7"/>
            </w:pPr>
            <w:r>
              <w:t>участка (1:500)</w:t>
            </w:r>
          </w:p>
        </w:tc>
        <w:tc>
          <w:tcPr>
            <w:tcW w:w="1732" w:type="dxa"/>
            <w:tcBorders>
              <w:left w:val="single" w:sz="8" w:space="0" w:color="auto"/>
              <w:right w:val="single" w:sz="8" w:space="0" w:color="auto"/>
            </w:tcBorders>
            <w:vAlign w:val="center"/>
          </w:tcPr>
          <w:p w:rsidR="001124D3" w:rsidRPr="006B29DA" w:rsidRDefault="001124D3" w:rsidP="001124D3">
            <w:pPr>
              <w:jc w:val="center"/>
              <w:rPr>
                <w:szCs w:val="24"/>
                <w:lang w:val="ru-RU"/>
              </w:rPr>
            </w:pPr>
          </w:p>
        </w:tc>
      </w:tr>
      <w:tr w:rsidR="001124D3" w:rsidRPr="00ED3430" w:rsidTr="00492F5D">
        <w:trPr>
          <w:trHeight w:val="454"/>
          <w:jc w:val="center"/>
        </w:trPr>
        <w:tc>
          <w:tcPr>
            <w:tcW w:w="3392" w:type="dxa"/>
            <w:tcBorders>
              <w:left w:val="single" w:sz="12" w:space="0" w:color="auto"/>
              <w:right w:val="single" w:sz="8" w:space="0" w:color="auto"/>
            </w:tcBorders>
          </w:tcPr>
          <w:p w:rsidR="001124D3" w:rsidRPr="0098368A" w:rsidRDefault="00AA13C9" w:rsidP="001124D3">
            <w:pPr>
              <w:rPr>
                <w:lang w:val="ru-RU"/>
              </w:rPr>
            </w:pPr>
            <w:r w:rsidRPr="00AA13C9">
              <w:fldChar w:fldCharType="begin"/>
            </w:r>
            <w:r w:rsidRPr="0098368A">
              <w:rPr>
                <w:lang w:val="ru-RU"/>
              </w:rPr>
              <w:instrText xml:space="preserve"> </w:instrText>
            </w:r>
            <w:r w:rsidRPr="00AA13C9">
              <w:instrText>DOCPROPERTY</w:instrText>
            </w:r>
            <w:r w:rsidRPr="0098368A">
              <w:rPr>
                <w:lang w:val="ru-RU"/>
              </w:rPr>
              <w:instrText xml:space="preserve">  </w:instrText>
            </w:r>
            <w:r w:rsidRPr="00AA13C9">
              <w:rPr>
                <w:lang w:val="ru-RU"/>
              </w:rPr>
              <w:instrText>Обозначение</w:instrText>
            </w:r>
            <w:r w:rsidRPr="0098368A">
              <w:rPr>
                <w:lang w:val="ru-RU"/>
              </w:rPr>
              <w:instrText xml:space="preserve">  \* </w:instrText>
            </w:r>
            <w:r w:rsidRPr="00AA13C9">
              <w:instrText>MERGEFORMAT</w:instrText>
            </w:r>
            <w:r w:rsidRPr="0098368A">
              <w:rPr>
                <w:lang w:val="ru-RU"/>
              </w:rPr>
              <w:instrText xml:space="preserve"> </w:instrText>
            </w:r>
            <w:r w:rsidRPr="00AA13C9">
              <w:fldChar w:fldCharType="separate"/>
            </w:r>
            <w:r w:rsidRPr="00AA13C9">
              <w:rPr>
                <w:lang w:val="ru-RU"/>
              </w:rPr>
              <w:t>ЧОНФ</w:t>
            </w:r>
            <w:r w:rsidRPr="0098368A">
              <w:rPr>
                <w:lang w:val="ru-RU"/>
              </w:rPr>
              <w:t>.</w:t>
            </w:r>
            <w:r w:rsidRPr="00AA13C9">
              <w:rPr>
                <w:lang w:val="ru-RU"/>
              </w:rPr>
              <w:t>ГАЗ</w:t>
            </w:r>
            <w:r w:rsidRPr="0098368A">
              <w:rPr>
                <w:lang w:val="ru-RU"/>
              </w:rPr>
              <w:t>-</w:t>
            </w:r>
            <w:r w:rsidRPr="00AA13C9">
              <w:rPr>
                <w:lang w:val="ru-RU"/>
              </w:rPr>
              <w:t>КГС</w:t>
            </w:r>
            <w:r w:rsidRPr="0098368A">
              <w:rPr>
                <w:lang w:val="ru-RU"/>
              </w:rPr>
              <w:t>.107-</w:t>
            </w:r>
            <w:r w:rsidRPr="00AA13C9">
              <w:rPr>
                <w:lang w:val="ru-RU"/>
              </w:rPr>
              <w:t>П</w:t>
            </w:r>
            <w:r w:rsidRPr="0098368A">
              <w:rPr>
                <w:lang w:val="ru-RU"/>
              </w:rPr>
              <w:t>-</w:t>
            </w:r>
            <w:r w:rsidRPr="00AA13C9">
              <w:rPr>
                <w:lang w:val="ru-RU"/>
              </w:rPr>
              <w:t>ПЗУ</w:t>
            </w:r>
            <w:r w:rsidRPr="0098368A">
              <w:rPr>
                <w:lang w:val="ru-RU"/>
              </w:rPr>
              <w:t>.01.00</w:t>
            </w:r>
            <w:r w:rsidRPr="00AA13C9">
              <w:fldChar w:fldCharType="end"/>
            </w:r>
            <w:r w:rsidR="0098368A" w:rsidRPr="0098368A">
              <w:rPr>
                <w:szCs w:val="24"/>
                <w:lang w:val="ru-RU"/>
              </w:rPr>
              <w:t>-</w:t>
            </w:r>
            <w:r w:rsidR="0098368A">
              <w:rPr>
                <w:szCs w:val="24"/>
                <w:lang w:val="ru-RU"/>
              </w:rPr>
              <w:t>Г</w:t>
            </w:r>
            <w:r w:rsidR="0098368A" w:rsidRPr="00AA13C9">
              <w:rPr>
                <w:szCs w:val="24"/>
                <w:lang w:val="ru-RU"/>
              </w:rPr>
              <w:t>Ч</w:t>
            </w:r>
            <w:r w:rsidR="0098368A" w:rsidRPr="0098368A">
              <w:rPr>
                <w:szCs w:val="24"/>
                <w:lang w:val="ru-RU"/>
              </w:rPr>
              <w:t>-00</w:t>
            </w:r>
            <w:r w:rsidR="0098368A">
              <w:rPr>
                <w:szCs w:val="24"/>
                <w:lang w:val="ru-RU"/>
              </w:rPr>
              <w:t>3</w:t>
            </w:r>
          </w:p>
        </w:tc>
        <w:tc>
          <w:tcPr>
            <w:tcW w:w="5223" w:type="dxa"/>
            <w:tcBorders>
              <w:left w:val="single" w:sz="8" w:space="0" w:color="auto"/>
              <w:right w:val="single" w:sz="8" w:space="0" w:color="auto"/>
            </w:tcBorders>
            <w:vAlign w:val="center"/>
          </w:tcPr>
          <w:p w:rsidR="001124D3" w:rsidRDefault="001124D3" w:rsidP="001124D3">
            <w:pPr>
              <w:pStyle w:val="aff7"/>
            </w:pPr>
            <w:r>
              <w:t>План организации рельефа (1:500)</w:t>
            </w:r>
          </w:p>
        </w:tc>
        <w:tc>
          <w:tcPr>
            <w:tcW w:w="1732" w:type="dxa"/>
            <w:tcBorders>
              <w:left w:val="single" w:sz="8" w:space="0" w:color="auto"/>
              <w:right w:val="single" w:sz="8" w:space="0" w:color="auto"/>
            </w:tcBorders>
            <w:vAlign w:val="center"/>
          </w:tcPr>
          <w:p w:rsidR="001124D3" w:rsidRPr="006B29DA" w:rsidRDefault="001124D3" w:rsidP="001124D3">
            <w:pPr>
              <w:jc w:val="center"/>
              <w:rPr>
                <w:szCs w:val="24"/>
                <w:lang w:val="ru-RU"/>
              </w:rPr>
            </w:pPr>
          </w:p>
        </w:tc>
      </w:tr>
      <w:tr w:rsidR="001124D3" w:rsidRPr="0098368A" w:rsidTr="00492F5D">
        <w:trPr>
          <w:trHeight w:val="454"/>
          <w:jc w:val="center"/>
        </w:trPr>
        <w:tc>
          <w:tcPr>
            <w:tcW w:w="3392" w:type="dxa"/>
            <w:tcBorders>
              <w:left w:val="single" w:sz="12" w:space="0" w:color="auto"/>
              <w:right w:val="single" w:sz="8" w:space="0" w:color="auto"/>
            </w:tcBorders>
          </w:tcPr>
          <w:p w:rsidR="001124D3" w:rsidRPr="0098368A" w:rsidRDefault="001C0C1D" w:rsidP="001124D3">
            <w:r>
              <w:fldChar w:fldCharType="begin"/>
            </w:r>
            <w:r w:rsidRPr="001C0C1D">
              <w:instrText xml:space="preserve"> </w:instrText>
            </w:r>
            <w:r>
              <w:instrText>DOCPROPERTY</w:instrText>
            </w:r>
            <w:r w:rsidRPr="001C0C1D">
              <w:instrText xml:space="preserve">  </w:instrText>
            </w:r>
            <w:r w:rsidRPr="001C0C1D">
              <w:rPr>
                <w:lang w:val="ru-RU"/>
              </w:rPr>
              <w:instrText>Обозначение</w:instrText>
            </w:r>
            <w:r w:rsidRPr="001C0C1D">
              <w:instrText xml:space="preserve">  \* </w:instrText>
            </w:r>
            <w:r>
              <w:instrText>MERGEFORMAT</w:instrText>
            </w:r>
            <w:r w:rsidRPr="001C0C1D">
              <w:instrText xml:space="preserve"> </w:instrText>
            </w:r>
            <w:r>
              <w:fldChar w:fldCharType="separate"/>
            </w:r>
            <w:r w:rsidR="00AA13C9" w:rsidRPr="001C0C1D">
              <w:rPr>
                <w:lang w:val="ru-RU"/>
              </w:rPr>
              <w:t>ЧОНФ</w:t>
            </w:r>
            <w:r w:rsidR="00AA13C9" w:rsidRPr="001C0C1D">
              <w:t>.</w:t>
            </w:r>
            <w:r w:rsidR="00AA13C9" w:rsidRPr="001C0C1D">
              <w:rPr>
                <w:lang w:val="ru-RU"/>
              </w:rPr>
              <w:t>ГАЗ</w:t>
            </w:r>
            <w:r w:rsidR="00AA13C9" w:rsidRPr="001C0C1D">
              <w:t>-</w:t>
            </w:r>
            <w:r w:rsidR="00AA13C9" w:rsidRPr="001C0C1D">
              <w:rPr>
                <w:lang w:val="ru-RU"/>
              </w:rPr>
              <w:t>КГС</w:t>
            </w:r>
            <w:r w:rsidR="00AA13C9" w:rsidRPr="001C0C1D">
              <w:t>.107-</w:t>
            </w:r>
            <w:r w:rsidR="00AA13C9" w:rsidRPr="001C0C1D">
              <w:rPr>
                <w:lang w:val="ru-RU"/>
              </w:rPr>
              <w:t>П</w:t>
            </w:r>
            <w:r w:rsidR="00AA13C9" w:rsidRPr="001C0C1D">
              <w:t>-</w:t>
            </w:r>
            <w:r w:rsidR="00AA13C9" w:rsidRPr="001C0C1D">
              <w:rPr>
                <w:lang w:val="ru-RU"/>
              </w:rPr>
              <w:t>ПЗУ</w:t>
            </w:r>
            <w:r w:rsidR="00AA13C9" w:rsidRPr="001C0C1D">
              <w:t>.01.00</w:t>
            </w:r>
            <w:r>
              <w:fldChar w:fldCharType="end"/>
            </w:r>
            <w:r w:rsidR="0098368A" w:rsidRPr="0098368A">
              <w:rPr>
                <w:szCs w:val="24"/>
              </w:rPr>
              <w:t>-</w:t>
            </w:r>
            <w:r w:rsidR="0098368A">
              <w:rPr>
                <w:szCs w:val="24"/>
                <w:lang w:val="ru-RU"/>
              </w:rPr>
              <w:t>Г</w:t>
            </w:r>
            <w:r w:rsidR="0098368A" w:rsidRPr="00AA13C9">
              <w:rPr>
                <w:szCs w:val="24"/>
                <w:lang w:val="ru-RU"/>
              </w:rPr>
              <w:t>Ч</w:t>
            </w:r>
            <w:r w:rsidR="0098368A" w:rsidRPr="00AA13C9">
              <w:rPr>
                <w:szCs w:val="24"/>
              </w:rPr>
              <w:t>-00</w:t>
            </w:r>
            <w:r w:rsidR="0098368A" w:rsidRPr="0098368A">
              <w:rPr>
                <w:szCs w:val="24"/>
              </w:rPr>
              <w:t>4</w:t>
            </w:r>
          </w:p>
        </w:tc>
        <w:tc>
          <w:tcPr>
            <w:tcW w:w="5223" w:type="dxa"/>
            <w:tcBorders>
              <w:left w:val="single" w:sz="8" w:space="0" w:color="auto"/>
              <w:right w:val="single" w:sz="8" w:space="0" w:color="auto"/>
            </w:tcBorders>
            <w:vAlign w:val="center"/>
          </w:tcPr>
          <w:p w:rsidR="001124D3" w:rsidRDefault="001124D3" w:rsidP="001124D3">
            <w:pPr>
              <w:autoSpaceDE w:val="0"/>
              <w:autoSpaceDN w:val="0"/>
              <w:adjustRightInd w:val="0"/>
              <w:rPr>
                <w:szCs w:val="24"/>
                <w:lang w:val="ru-RU"/>
              </w:rPr>
            </w:pPr>
            <w:r>
              <w:rPr>
                <w:szCs w:val="24"/>
                <w:lang w:val="ru-RU"/>
              </w:rPr>
              <w:t>Сводный план сетей инженерно-технического</w:t>
            </w:r>
          </w:p>
          <w:p w:rsidR="001124D3" w:rsidRDefault="001124D3" w:rsidP="001124D3">
            <w:pPr>
              <w:pStyle w:val="aff7"/>
            </w:pPr>
            <w:r>
              <w:t>обеспечения (1:500)</w:t>
            </w:r>
          </w:p>
        </w:tc>
        <w:tc>
          <w:tcPr>
            <w:tcW w:w="1732" w:type="dxa"/>
            <w:tcBorders>
              <w:left w:val="single" w:sz="8" w:space="0" w:color="auto"/>
              <w:right w:val="single" w:sz="8" w:space="0" w:color="auto"/>
            </w:tcBorders>
            <w:vAlign w:val="center"/>
          </w:tcPr>
          <w:p w:rsidR="001124D3" w:rsidRPr="006B29DA" w:rsidRDefault="001124D3" w:rsidP="001124D3">
            <w:pPr>
              <w:jc w:val="center"/>
              <w:rPr>
                <w:szCs w:val="24"/>
                <w:lang w:val="ru-RU"/>
              </w:rPr>
            </w:pPr>
          </w:p>
        </w:tc>
      </w:tr>
      <w:tr w:rsidR="001124D3" w:rsidRPr="00B67232" w:rsidTr="00492F5D">
        <w:trPr>
          <w:trHeight w:val="454"/>
          <w:jc w:val="center"/>
        </w:trPr>
        <w:tc>
          <w:tcPr>
            <w:tcW w:w="3392" w:type="dxa"/>
            <w:tcBorders>
              <w:left w:val="single" w:sz="12" w:space="0" w:color="auto"/>
              <w:bottom w:val="single" w:sz="6" w:space="0" w:color="auto"/>
              <w:right w:val="single" w:sz="8" w:space="0" w:color="auto"/>
            </w:tcBorders>
          </w:tcPr>
          <w:p w:rsidR="001124D3" w:rsidRPr="0098368A" w:rsidRDefault="00AA13C9" w:rsidP="001124D3">
            <w:pPr>
              <w:rPr>
                <w:lang w:val="ru-RU"/>
              </w:rPr>
            </w:pPr>
            <w:r w:rsidRPr="00AA13C9">
              <w:fldChar w:fldCharType="begin"/>
            </w:r>
            <w:r w:rsidRPr="0098368A">
              <w:rPr>
                <w:lang w:val="ru-RU"/>
              </w:rPr>
              <w:instrText xml:space="preserve"> </w:instrText>
            </w:r>
            <w:r w:rsidRPr="00AA13C9">
              <w:instrText>DOCPROPERTY</w:instrText>
            </w:r>
            <w:r w:rsidRPr="0098368A">
              <w:rPr>
                <w:lang w:val="ru-RU"/>
              </w:rPr>
              <w:instrText xml:space="preserve">  </w:instrText>
            </w:r>
            <w:r w:rsidRPr="00AA13C9">
              <w:rPr>
                <w:lang w:val="ru-RU"/>
              </w:rPr>
              <w:instrText>Обозначение</w:instrText>
            </w:r>
            <w:r w:rsidRPr="0098368A">
              <w:rPr>
                <w:lang w:val="ru-RU"/>
              </w:rPr>
              <w:instrText xml:space="preserve">  \* </w:instrText>
            </w:r>
            <w:r w:rsidRPr="00AA13C9">
              <w:instrText>MERGEFORMAT</w:instrText>
            </w:r>
            <w:r w:rsidRPr="0098368A">
              <w:rPr>
                <w:lang w:val="ru-RU"/>
              </w:rPr>
              <w:instrText xml:space="preserve"> </w:instrText>
            </w:r>
            <w:r w:rsidRPr="00AA13C9">
              <w:fldChar w:fldCharType="separate"/>
            </w:r>
            <w:r w:rsidRPr="00AA13C9">
              <w:rPr>
                <w:lang w:val="ru-RU"/>
              </w:rPr>
              <w:t>ЧОНФ</w:t>
            </w:r>
            <w:r w:rsidRPr="0098368A">
              <w:rPr>
                <w:lang w:val="ru-RU"/>
              </w:rPr>
              <w:t>.</w:t>
            </w:r>
            <w:r w:rsidRPr="00AA13C9">
              <w:rPr>
                <w:lang w:val="ru-RU"/>
              </w:rPr>
              <w:t>ГАЗ</w:t>
            </w:r>
            <w:r w:rsidRPr="0098368A">
              <w:rPr>
                <w:lang w:val="ru-RU"/>
              </w:rPr>
              <w:t>-</w:t>
            </w:r>
            <w:r w:rsidRPr="00AA13C9">
              <w:rPr>
                <w:lang w:val="ru-RU"/>
              </w:rPr>
              <w:t>КГС</w:t>
            </w:r>
            <w:r w:rsidRPr="0098368A">
              <w:rPr>
                <w:lang w:val="ru-RU"/>
              </w:rPr>
              <w:t>.107-</w:t>
            </w:r>
            <w:r w:rsidRPr="00AA13C9">
              <w:rPr>
                <w:lang w:val="ru-RU"/>
              </w:rPr>
              <w:t>П</w:t>
            </w:r>
            <w:r w:rsidRPr="0098368A">
              <w:rPr>
                <w:lang w:val="ru-RU"/>
              </w:rPr>
              <w:t>-</w:t>
            </w:r>
            <w:r w:rsidRPr="00AA13C9">
              <w:rPr>
                <w:lang w:val="ru-RU"/>
              </w:rPr>
              <w:t>ПЗУ</w:t>
            </w:r>
            <w:r w:rsidRPr="0098368A">
              <w:rPr>
                <w:lang w:val="ru-RU"/>
              </w:rPr>
              <w:t>.01.00</w:t>
            </w:r>
            <w:r w:rsidRPr="00AA13C9">
              <w:fldChar w:fldCharType="end"/>
            </w:r>
            <w:r w:rsidR="0098368A" w:rsidRPr="0098368A">
              <w:rPr>
                <w:szCs w:val="24"/>
                <w:lang w:val="ru-RU"/>
              </w:rPr>
              <w:t>-</w:t>
            </w:r>
            <w:r w:rsidR="0098368A">
              <w:rPr>
                <w:szCs w:val="24"/>
                <w:lang w:val="ru-RU"/>
              </w:rPr>
              <w:t>Г</w:t>
            </w:r>
            <w:r w:rsidR="0098368A" w:rsidRPr="00AA13C9">
              <w:rPr>
                <w:szCs w:val="24"/>
                <w:lang w:val="ru-RU"/>
              </w:rPr>
              <w:t>Ч</w:t>
            </w:r>
            <w:r w:rsidR="0098368A" w:rsidRPr="0098368A">
              <w:rPr>
                <w:szCs w:val="24"/>
                <w:lang w:val="ru-RU"/>
              </w:rPr>
              <w:t>-00</w:t>
            </w:r>
            <w:r w:rsidR="0098368A">
              <w:rPr>
                <w:szCs w:val="24"/>
                <w:lang w:val="ru-RU"/>
              </w:rPr>
              <w:t>5</w:t>
            </w:r>
            <w:bookmarkStart w:id="0" w:name="_GoBack"/>
            <w:bookmarkEnd w:id="0"/>
          </w:p>
        </w:tc>
        <w:tc>
          <w:tcPr>
            <w:tcW w:w="5223" w:type="dxa"/>
            <w:tcBorders>
              <w:left w:val="single" w:sz="8" w:space="0" w:color="auto"/>
              <w:bottom w:val="single" w:sz="6" w:space="0" w:color="auto"/>
              <w:right w:val="single" w:sz="8" w:space="0" w:color="auto"/>
            </w:tcBorders>
            <w:vAlign w:val="center"/>
          </w:tcPr>
          <w:p w:rsidR="001124D3" w:rsidRPr="005C1DBF" w:rsidRDefault="001124D3" w:rsidP="001124D3">
            <w:pPr>
              <w:pStyle w:val="aff7"/>
            </w:pPr>
            <w:r>
              <w:t>План благоустройства территории (1:500)</w:t>
            </w:r>
          </w:p>
        </w:tc>
        <w:tc>
          <w:tcPr>
            <w:tcW w:w="1732" w:type="dxa"/>
            <w:tcBorders>
              <w:left w:val="single" w:sz="8" w:space="0" w:color="auto"/>
              <w:bottom w:val="single" w:sz="6" w:space="0" w:color="auto"/>
              <w:right w:val="single" w:sz="8" w:space="0" w:color="auto"/>
            </w:tcBorders>
            <w:vAlign w:val="center"/>
          </w:tcPr>
          <w:p w:rsidR="001124D3" w:rsidRPr="006B29DA" w:rsidRDefault="001124D3" w:rsidP="001124D3">
            <w:pPr>
              <w:jc w:val="center"/>
              <w:rPr>
                <w:szCs w:val="24"/>
                <w:lang w:val="ru-RU"/>
              </w:rPr>
            </w:pPr>
          </w:p>
        </w:tc>
      </w:tr>
      <w:tr w:rsidR="001124D3" w:rsidRPr="00B67232" w:rsidTr="00492F5D">
        <w:trPr>
          <w:trHeight w:val="454"/>
          <w:jc w:val="center"/>
        </w:trPr>
        <w:tc>
          <w:tcPr>
            <w:tcW w:w="3392" w:type="dxa"/>
            <w:tcBorders>
              <w:top w:val="single" w:sz="6" w:space="0" w:color="auto"/>
              <w:left w:val="single" w:sz="12" w:space="0" w:color="auto"/>
              <w:bottom w:val="single" w:sz="6" w:space="0" w:color="auto"/>
              <w:right w:val="single" w:sz="8" w:space="0" w:color="auto"/>
            </w:tcBorders>
          </w:tcPr>
          <w:p w:rsidR="001124D3" w:rsidRPr="001124D3" w:rsidRDefault="001124D3" w:rsidP="001124D3"/>
        </w:tc>
        <w:tc>
          <w:tcPr>
            <w:tcW w:w="5223" w:type="dxa"/>
            <w:tcBorders>
              <w:top w:val="single" w:sz="6" w:space="0" w:color="auto"/>
              <w:left w:val="single" w:sz="8" w:space="0" w:color="auto"/>
              <w:bottom w:val="single" w:sz="6" w:space="0" w:color="auto"/>
              <w:right w:val="single" w:sz="8" w:space="0" w:color="auto"/>
            </w:tcBorders>
            <w:vAlign w:val="center"/>
          </w:tcPr>
          <w:p w:rsidR="001124D3" w:rsidRDefault="001124D3" w:rsidP="001124D3">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1124D3" w:rsidRPr="006B29DA" w:rsidRDefault="001124D3" w:rsidP="001124D3">
            <w:pPr>
              <w:jc w:val="center"/>
              <w:rPr>
                <w:szCs w:val="24"/>
                <w:lang w:val="ru-RU"/>
              </w:rPr>
            </w:pPr>
          </w:p>
        </w:tc>
      </w:tr>
    </w:tbl>
    <w:p w:rsidR="0094388A" w:rsidRPr="001124D3" w:rsidRDefault="0094388A" w:rsidP="0094388A">
      <w:pPr>
        <w:pStyle w:val="a5"/>
        <w:rPr>
          <w:sz w:val="2"/>
          <w:szCs w:val="2"/>
          <w:lang w:val="en-US"/>
        </w:rPr>
      </w:pPr>
    </w:p>
    <w:sectPr w:rsidR="0094388A" w:rsidRPr="001124D3" w:rsidSect="00482ECA">
      <w:headerReference w:type="default" r:id="rId18"/>
      <w:footerReference w:type="default" r:id="rId19"/>
      <w:headerReference w:type="first" r:id="rId20"/>
      <w:footerReference w:type="first" r:id="rId21"/>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A25" w:rsidRDefault="00F14A25">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A25" w:rsidRDefault="00F14A25">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A25" w:rsidRDefault="00F14A25">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A25" w:rsidRDefault="00F14A25">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98368A"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98368A"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7"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98368A"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F77860"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F77860"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F77860"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C11FF6">
                                  <w:rPr>
                                    <w:rFonts w:ascii="Arial" w:hAnsi="Arial" w:cs="Arial"/>
                                    <w:noProof/>
                                    <w:sz w:val="20"/>
                                  </w:rPr>
                                  <w:t>1</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8368A"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C11FF6">
                            <w:rPr>
                              <w:rFonts w:ascii="Arial" w:hAnsi="Arial" w:cs="Arial"/>
                              <w:noProof/>
                              <w:sz w:val="20"/>
                            </w:rPr>
                            <w:t>1</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F77860"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98368A"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AA13C9" w:rsidRPr="00AA13C9">
                                  <w:rPr>
                                    <w:rFonts w:ascii="Arial" w:hAnsi="Arial" w:cs="Arial"/>
                                    <w:b/>
                                    <w:sz w:val="28"/>
                                    <w:szCs w:val="28"/>
                                    <w:lang w:val="ru-RU"/>
                                  </w:rPr>
                                  <w:t>ЧОНФ.ГАЗ-КГС.107-П-ПЗУ.01.00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98368A"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1124D3" w:rsidP="00EC567F">
                                <w:pPr>
                                  <w:ind w:left="57" w:right="-57"/>
                                  <w:rPr>
                                    <w:rFonts w:ascii="Arial" w:hAnsi="Arial" w:cs="Arial"/>
                                    <w:sz w:val="16"/>
                                    <w:szCs w:val="16"/>
                                    <w:lang w:val="ru-RU"/>
                                  </w:rPr>
                                </w:pPr>
                                <w:r>
                                  <w:rPr>
                                    <w:rFonts w:ascii="Arial" w:hAnsi="Arial" w:cs="Arial"/>
                                    <w:sz w:val="16"/>
                                    <w:szCs w:val="16"/>
                                    <w:lang w:val="ru-RU"/>
                                  </w:rPr>
                                  <w:t>Разложко</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1124D3"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22.07.24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5D1B69">
                                  <w:rPr>
                                    <w:rFonts w:ascii="Arial" w:hAnsi="Arial" w:cs="Arial"/>
                                    <w:sz w:val="20"/>
                                  </w:rPr>
                                  <w:t>2.1</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98368A">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98368A"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98368A">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584F91" w:rsidP="00EC567F">
                                <w:pPr>
                                  <w:ind w:left="57" w:right="-57"/>
                                  <w:rPr>
                                    <w:rFonts w:ascii="Arial" w:hAnsi="Arial" w:cs="Arial"/>
                                    <w:sz w:val="16"/>
                                    <w:szCs w:val="16"/>
                                    <w:lang w:val="ru-RU"/>
                                  </w:rPr>
                                </w:pPr>
                                <w:proofErr w:type="spellStart"/>
                                <w:r>
                                  <w:rPr>
                                    <w:rFonts w:ascii="Arial" w:hAnsi="Arial" w:cs="Arial"/>
                                    <w:sz w:val="16"/>
                                    <w:szCs w:val="16"/>
                                    <w:lang w:val="ru-RU"/>
                                  </w:rPr>
                                  <w:t>Каранкевич</w:t>
                                </w:r>
                                <w:proofErr w:type="spellEnd"/>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1124D3" w:rsidRDefault="001124D3"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22.07.24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1124D3"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1124D3"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1124D3" w:rsidRDefault="001124D3"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22.07.24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98368A"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3F6747" w:rsidRDefault="00F61D6B" w:rsidP="005D1B69">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w:instrTex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AA13C9" w:rsidRPr="00AA13C9">
                                  <w:rPr>
                                    <w:rFonts w:ascii="Arial" w:hAnsi="Arial" w:cs="Arial"/>
                                    <w:noProof/>
                                    <w:sz w:val="18"/>
                                    <w:szCs w:val="18"/>
                                    <w:lang w:val="ru-RU"/>
                                  </w:rPr>
                                  <w:t>N0 ЧОНФ.ГАЗ-КГС.107-П-ПЗУ.01.00-С-001.</w:t>
                                </w:r>
                                <w:r w:rsidR="00AA13C9">
                                  <w:rPr>
                                    <w:rFonts w:ascii="Arial" w:hAnsi="Arial" w:cs="Arial"/>
                                    <w:noProof/>
                                    <w:sz w:val="18"/>
                                    <w:szCs w:val="18"/>
                                  </w:rPr>
                                  <w:t>docx</w:t>
                                </w:r>
                                <w:r w:rsidRPr="00E83E71">
                                  <w:rPr>
                                    <w:rFonts w:ascii="Arial" w:hAnsi="Arial" w:cs="Arial"/>
                                    <w:sz w:val="18"/>
                                    <w:szCs w:val="18"/>
                                  </w:rPr>
                                  <w:fldChar w:fldCharType="end"/>
                                </w:r>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98368A"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AA13C9" w:rsidRPr="00AA13C9">
                            <w:rPr>
                              <w:rFonts w:ascii="Arial" w:hAnsi="Arial" w:cs="Arial"/>
                              <w:b/>
                              <w:sz w:val="28"/>
                              <w:szCs w:val="28"/>
                              <w:lang w:val="ru-RU"/>
                            </w:rPr>
                            <w:t>ЧОНФ.ГАЗ-КГС.107-П-ПЗУ.01.00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98368A"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1124D3" w:rsidP="00EC567F">
                          <w:pPr>
                            <w:ind w:left="57" w:right="-57"/>
                            <w:rPr>
                              <w:rFonts w:ascii="Arial" w:hAnsi="Arial" w:cs="Arial"/>
                              <w:sz w:val="16"/>
                              <w:szCs w:val="16"/>
                              <w:lang w:val="ru-RU"/>
                            </w:rPr>
                          </w:pPr>
                          <w:r>
                            <w:rPr>
                              <w:rFonts w:ascii="Arial" w:hAnsi="Arial" w:cs="Arial"/>
                              <w:sz w:val="16"/>
                              <w:szCs w:val="16"/>
                              <w:lang w:val="ru-RU"/>
                            </w:rPr>
                            <w:t>Разложко</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1124D3"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22.07.24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5D1B69">
                            <w:rPr>
                              <w:rFonts w:ascii="Arial" w:hAnsi="Arial" w:cs="Arial"/>
                              <w:sz w:val="20"/>
                            </w:rPr>
                            <w:t>2.1</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98368A">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98368A"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98368A">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584F91" w:rsidP="00EC567F">
                          <w:pPr>
                            <w:ind w:left="57" w:right="-57"/>
                            <w:rPr>
                              <w:rFonts w:ascii="Arial" w:hAnsi="Arial" w:cs="Arial"/>
                              <w:sz w:val="16"/>
                              <w:szCs w:val="16"/>
                              <w:lang w:val="ru-RU"/>
                            </w:rPr>
                          </w:pPr>
                          <w:proofErr w:type="spellStart"/>
                          <w:r>
                            <w:rPr>
                              <w:rFonts w:ascii="Arial" w:hAnsi="Arial" w:cs="Arial"/>
                              <w:sz w:val="16"/>
                              <w:szCs w:val="16"/>
                              <w:lang w:val="ru-RU"/>
                            </w:rPr>
                            <w:t>Каранкевич</w:t>
                          </w:r>
                          <w:proofErr w:type="spellEnd"/>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1124D3" w:rsidRDefault="001124D3"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22.07.24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1124D3"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1124D3"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1124D3" w:rsidRDefault="001124D3" w:rsidP="00CB7D9E">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22.07.24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98368A"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3F6747" w:rsidRDefault="00F61D6B" w:rsidP="005D1B69">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w:instrTex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AA13C9" w:rsidRPr="00AA13C9">
                            <w:rPr>
                              <w:rFonts w:ascii="Arial" w:hAnsi="Arial" w:cs="Arial"/>
                              <w:noProof/>
                              <w:sz w:val="18"/>
                              <w:szCs w:val="18"/>
                              <w:lang w:val="ru-RU"/>
                            </w:rPr>
                            <w:t>N0 ЧОНФ.ГАЗ-КГС.107-П-ПЗУ.01.00-С-001.</w:t>
                          </w:r>
                          <w:r w:rsidR="00AA13C9">
                            <w:rPr>
                              <w:rFonts w:ascii="Arial" w:hAnsi="Arial" w:cs="Arial"/>
                              <w:noProof/>
                              <w:sz w:val="18"/>
                              <w:szCs w:val="18"/>
                            </w:rPr>
                            <w:t>docx</w:t>
                          </w:r>
                          <w:r w:rsidRPr="00E83E71">
                            <w:rPr>
                              <w:rFonts w:ascii="Arial" w:hAnsi="Arial" w:cs="Arial"/>
                              <w:sz w:val="18"/>
                              <w:szCs w:val="18"/>
                            </w:rPr>
                            <w:fldChar w:fldCharType="end"/>
                          </w:r>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14249"/>
    <w:rsid w:val="00021972"/>
    <w:rsid w:val="00023E21"/>
    <w:rsid w:val="000412D5"/>
    <w:rsid w:val="00043FF3"/>
    <w:rsid w:val="000473AB"/>
    <w:rsid w:val="000473B5"/>
    <w:rsid w:val="00050ADA"/>
    <w:rsid w:val="00052ACD"/>
    <w:rsid w:val="00054FF3"/>
    <w:rsid w:val="00063B63"/>
    <w:rsid w:val="00067F8A"/>
    <w:rsid w:val="00084948"/>
    <w:rsid w:val="000918D7"/>
    <w:rsid w:val="00093D30"/>
    <w:rsid w:val="00094623"/>
    <w:rsid w:val="00095E13"/>
    <w:rsid w:val="000A421F"/>
    <w:rsid w:val="000B0B69"/>
    <w:rsid w:val="000B392F"/>
    <w:rsid w:val="000B558E"/>
    <w:rsid w:val="000B6682"/>
    <w:rsid w:val="000B7753"/>
    <w:rsid w:val="000C0B4F"/>
    <w:rsid w:val="000E418F"/>
    <w:rsid w:val="000F528A"/>
    <w:rsid w:val="001035E5"/>
    <w:rsid w:val="00104D78"/>
    <w:rsid w:val="001053CB"/>
    <w:rsid w:val="001124D3"/>
    <w:rsid w:val="00117C8B"/>
    <w:rsid w:val="00131E20"/>
    <w:rsid w:val="00136591"/>
    <w:rsid w:val="00145C9C"/>
    <w:rsid w:val="001528AD"/>
    <w:rsid w:val="00157ED4"/>
    <w:rsid w:val="001613D1"/>
    <w:rsid w:val="00167F38"/>
    <w:rsid w:val="00181463"/>
    <w:rsid w:val="0018218D"/>
    <w:rsid w:val="00184ABA"/>
    <w:rsid w:val="00195935"/>
    <w:rsid w:val="001A5A9D"/>
    <w:rsid w:val="001C0C1D"/>
    <w:rsid w:val="001C4ACD"/>
    <w:rsid w:val="001D3C32"/>
    <w:rsid w:val="001D580E"/>
    <w:rsid w:val="001E6E1A"/>
    <w:rsid w:val="001F06B6"/>
    <w:rsid w:val="001F0BEF"/>
    <w:rsid w:val="0020489A"/>
    <w:rsid w:val="00213041"/>
    <w:rsid w:val="002164B1"/>
    <w:rsid w:val="00224B2A"/>
    <w:rsid w:val="00240208"/>
    <w:rsid w:val="002438C2"/>
    <w:rsid w:val="00243F62"/>
    <w:rsid w:val="002466A0"/>
    <w:rsid w:val="0024682F"/>
    <w:rsid w:val="00246FA3"/>
    <w:rsid w:val="00247A02"/>
    <w:rsid w:val="00254E48"/>
    <w:rsid w:val="00261A89"/>
    <w:rsid w:val="00275727"/>
    <w:rsid w:val="00286D66"/>
    <w:rsid w:val="002878A9"/>
    <w:rsid w:val="00287CB3"/>
    <w:rsid w:val="002938D4"/>
    <w:rsid w:val="00295730"/>
    <w:rsid w:val="0029676B"/>
    <w:rsid w:val="002A0BBD"/>
    <w:rsid w:val="002A31BC"/>
    <w:rsid w:val="002B0814"/>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4F91"/>
    <w:rsid w:val="00587018"/>
    <w:rsid w:val="00595ADF"/>
    <w:rsid w:val="005A1116"/>
    <w:rsid w:val="005B33C0"/>
    <w:rsid w:val="005B47F6"/>
    <w:rsid w:val="005C1DBF"/>
    <w:rsid w:val="005C2FA8"/>
    <w:rsid w:val="005D1B69"/>
    <w:rsid w:val="005E15EB"/>
    <w:rsid w:val="005E39F6"/>
    <w:rsid w:val="005E3F91"/>
    <w:rsid w:val="005E4437"/>
    <w:rsid w:val="005E4633"/>
    <w:rsid w:val="005E5F60"/>
    <w:rsid w:val="005E723A"/>
    <w:rsid w:val="005F069B"/>
    <w:rsid w:val="005F5B30"/>
    <w:rsid w:val="005F6610"/>
    <w:rsid w:val="005F7C48"/>
    <w:rsid w:val="005F7FB8"/>
    <w:rsid w:val="00616D73"/>
    <w:rsid w:val="00617E5C"/>
    <w:rsid w:val="00620030"/>
    <w:rsid w:val="0062227F"/>
    <w:rsid w:val="00625198"/>
    <w:rsid w:val="00630029"/>
    <w:rsid w:val="0063181D"/>
    <w:rsid w:val="00634737"/>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83519"/>
    <w:rsid w:val="00887B44"/>
    <w:rsid w:val="00890654"/>
    <w:rsid w:val="00890A87"/>
    <w:rsid w:val="0089413C"/>
    <w:rsid w:val="00896B88"/>
    <w:rsid w:val="008A52C4"/>
    <w:rsid w:val="008B6F62"/>
    <w:rsid w:val="008C4BC5"/>
    <w:rsid w:val="008C65C8"/>
    <w:rsid w:val="008C7157"/>
    <w:rsid w:val="008D426F"/>
    <w:rsid w:val="008E1C41"/>
    <w:rsid w:val="008E3EE9"/>
    <w:rsid w:val="008E5E7A"/>
    <w:rsid w:val="008E68E9"/>
    <w:rsid w:val="008F69A4"/>
    <w:rsid w:val="00902CA6"/>
    <w:rsid w:val="00907E00"/>
    <w:rsid w:val="00911F7D"/>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6F0E"/>
    <w:rsid w:val="00970049"/>
    <w:rsid w:val="00976259"/>
    <w:rsid w:val="0098368A"/>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45CD"/>
    <w:rsid w:val="00A2305E"/>
    <w:rsid w:val="00A2543F"/>
    <w:rsid w:val="00A33272"/>
    <w:rsid w:val="00A36002"/>
    <w:rsid w:val="00A43C52"/>
    <w:rsid w:val="00A4614D"/>
    <w:rsid w:val="00A461A8"/>
    <w:rsid w:val="00A46FB7"/>
    <w:rsid w:val="00A6702C"/>
    <w:rsid w:val="00A71686"/>
    <w:rsid w:val="00A72BE4"/>
    <w:rsid w:val="00A746F4"/>
    <w:rsid w:val="00A9789F"/>
    <w:rsid w:val="00AA0EFB"/>
    <w:rsid w:val="00AA13C9"/>
    <w:rsid w:val="00AB049B"/>
    <w:rsid w:val="00AC4CB4"/>
    <w:rsid w:val="00AC58FC"/>
    <w:rsid w:val="00AC6C85"/>
    <w:rsid w:val="00AD25C9"/>
    <w:rsid w:val="00AD4B81"/>
    <w:rsid w:val="00AD5B3D"/>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CE8"/>
    <w:rsid w:val="00D83228"/>
    <w:rsid w:val="00D87044"/>
    <w:rsid w:val="00DA0B67"/>
    <w:rsid w:val="00DA2F90"/>
    <w:rsid w:val="00DA743E"/>
    <w:rsid w:val="00DB3822"/>
    <w:rsid w:val="00DB751A"/>
    <w:rsid w:val="00DC244C"/>
    <w:rsid w:val="00DC2A9E"/>
    <w:rsid w:val="00DC40E4"/>
    <w:rsid w:val="00DC435F"/>
    <w:rsid w:val="00DC4648"/>
    <w:rsid w:val="00DD4B68"/>
    <w:rsid w:val="00DE3A49"/>
    <w:rsid w:val="00DE765E"/>
    <w:rsid w:val="00DF0B58"/>
    <w:rsid w:val="00DF1DE3"/>
    <w:rsid w:val="00E024E9"/>
    <w:rsid w:val="00E02CCB"/>
    <w:rsid w:val="00E1715E"/>
    <w:rsid w:val="00E24D5B"/>
    <w:rsid w:val="00E2600F"/>
    <w:rsid w:val="00E31120"/>
    <w:rsid w:val="00E33698"/>
    <w:rsid w:val="00E35FFC"/>
    <w:rsid w:val="00E3773B"/>
    <w:rsid w:val="00E40472"/>
    <w:rsid w:val="00E459A6"/>
    <w:rsid w:val="00E53CBF"/>
    <w:rsid w:val="00E61917"/>
    <w:rsid w:val="00E637DC"/>
    <w:rsid w:val="00E72A61"/>
    <w:rsid w:val="00E80E07"/>
    <w:rsid w:val="00E81CD6"/>
    <w:rsid w:val="00E9353F"/>
    <w:rsid w:val="00EA214A"/>
    <w:rsid w:val="00EA3CF0"/>
    <w:rsid w:val="00EC567F"/>
    <w:rsid w:val="00EC60FD"/>
    <w:rsid w:val="00EC7B93"/>
    <w:rsid w:val="00ED3430"/>
    <w:rsid w:val="00EE364F"/>
    <w:rsid w:val="00F01838"/>
    <w:rsid w:val="00F02AAC"/>
    <w:rsid w:val="00F071FC"/>
    <w:rsid w:val="00F10089"/>
    <w:rsid w:val="00F10784"/>
    <w:rsid w:val="00F14A25"/>
    <w:rsid w:val="00F208D0"/>
    <w:rsid w:val="00F2135F"/>
    <w:rsid w:val="00F27AD2"/>
    <w:rsid w:val="00F27FD7"/>
    <w:rsid w:val="00F41BBF"/>
    <w:rsid w:val="00F50958"/>
    <w:rsid w:val="00F61D6B"/>
    <w:rsid w:val="00F63FE2"/>
    <w:rsid w:val="00F70CC1"/>
    <w:rsid w:val="00F73C59"/>
    <w:rsid w:val="00F7416F"/>
    <w:rsid w:val="00F7632D"/>
    <w:rsid w:val="00F77860"/>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9D9502"/>
  <w15:docId w15:val="{4598A91D-F746-488C-963C-58637A8CD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384</TotalTime>
  <Pages>4</Pages>
  <Words>156</Words>
  <Characters>2873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Разложко Екатерина Алексеевна</cp:lastModifiedBy>
  <cp:revision>125</cp:revision>
  <cp:lastPrinted>2020-05-23T19:58:00Z</cp:lastPrinted>
  <dcterms:created xsi:type="dcterms:W3CDTF">2014-03-05T08:50:00Z</dcterms:created>
  <dcterms:modified xsi:type="dcterms:W3CDTF">2024-09-12T09:21:00Z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ЧОНФ.ГАЗ-КГС.107-П-ПЗУ.01.00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2.1</vt:lpwstr>
  </property>
  <property fmtid="{D5CDD505-2E9C-101B-9397-08002B2CF9AE}" pid="17" name="GipvnVid">
    <vt:lpwstr>титул</vt:lpwstr>
  </property>
</Properties>
</file>